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FE377" w14:textId="77777777" w:rsidR="00C901B1" w:rsidRDefault="00C901B1" w:rsidP="00C901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AMYOT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2C6137C" w14:textId="77777777" w:rsidR="00C901B1" w:rsidRDefault="00C901B1" w:rsidP="00C901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Iden</w:t>
      </w:r>
      <w:proofErr w:type="spellEnd"/>
      <w:r>
        <w:rPr>
          <w:rFonts w:ascii="Times New Roman" w:hAnsi="Times New Roman" w:cs="Times New Roman"/>
        </w:rPr>
        <w:t>, Sussex. Husbandman.</w:t>
      </w:r>
    </w:p>
    <w:p w14:paraId="63E67248" w14:textId="77777777" w:rsidR="00C901B1" w:rsidRDefault="00C901B1" w:rsidP="00C901B1">
      <w:pPr>
        <w:rPr>
          <w:rFonts w:ascii="Times New Roman" w:hAnsi="Times New Roman" w:cs="Times New Roman"/>
        </w:rPr>
      </w:pPr>
    </w:p>
    <w:p w14:paraId="1ABB2620" w14:textId="77777777" w:rsidR="00C901B1" w:rsidRDefault="00C901B1" w:rsidP="00C901B1">
      <w:pPr>
        <w:rPr>
          <w:rFonts w:ascii="Times New Roman" w:hAnsi="Times New Roman" w:cs="Times New Roman"/>
        </w:rPr>
      </w:pPr>
    </w:p>
    <w:p w14:paraId="18B257AB" w14:textId="77777777" w:rsidR="00C901B1" w:rsidRDefault="00C901B1" w:rsidP="00C901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Oxynbrigge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14:paraId="0CD9FDE3" w14:textId="77777777" w:rsidR="00C901B1" w:rsidRDefault="00C901B1" w:rsidP="00C901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ED9AE0" w14:textId="77777777" w:rsidR="00C901B1" w:rsidRDefault="00C901B1" w:rsidP="00C901B1">
      <w:pPr>
        <w:rPr>
          <w:rFonts w:ascii="Times New Roman" w:hAnsi="Times New Roman" w:cs="Times New Roman"/>
        </w:rPr>
      </w:pPr>
    </w:p>
    <w:p w14:paraId="335B39B3" w14:textId="77777777" w:rsidR="00C901B1" w:rsidRDefault="00C901B1" w:rsidP="00C901B1">
      <w:pPr>
        <w:rPr>
          <w:rFonts w:ascii="Times New Roman" w:hAnsi="Times New Roman" w:cs="Times New Roman"/>
        </w:rPr>
      </w:pPr>
    </w:p>
    <w:p w14:paraId="4DC155F4" w14:textId="77777777" w:rsidR="00C901B1" w:rsidRDefault="00C901B1" w:rsidP="00C901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August 2018</w:t>
      </w:r>
    </w:p>
    <w:p w14:paraId="0E476E74" w14:textId="77777777" w:rsidR="006B2F86" w:rsidRPr="00E71FC3" w:rsidRDefault="00C901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40EAC" w14:textId="77777777" w:rsidR="00C901B1" w:rsidRDefault="00C901B1" w:rsidP="00E71FC3">
      <w:r>
        <w:separator/>
      </w:r>
    </w:p>
  </w:endnote>
  <w:endnote w:type="continuationSeparator" w:id="0">
    <w:p w14:paraId="20B7738A" w14:textId="77777777" w:rsidR="00C901B1" w:rsidRDefault="00C901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66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51C40" w14:textId="77777777" w:rsidR="00C901B1" w:rsidRDefault="00C901B1" w:rsidP="00E71FC3">
      <w:r>
        <w:separator/>
      </w:r>
    </w:p>
  </w:footnote>
  <w:footnote w:type="continuationSeparator" w:id="0">
    <w:p w14:paraId="71229DF3" w14:textId="77777777" w:rsidR="00C901B1" w:rsidRDefault="00C901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B1"/>
    <w:rsid w:val="001A7C09"/>
    <w:rsid w:val="00577BD5"/>
    <w:rsid w:val="00656CBA"/>
    <w:rsid w:val="006A1F77"/>
    <w:rsid w:val="00733BE7"/>
    <w:rsid w:val="00AB52E8"/>
    <w:rsid w:val="00B16D3F"/>
    <w:rsid w:val="00BB41AC"/>
    <w:rsid w:val="00C901B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2EAE8"/>
  <w15:chartTrackingRefBased/>
  <w15:docId w15:val="{7E4348AB-4DAB-417D-85E0-36E3434A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01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901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2018-09-21T20:06:00Z</dcterms:created>
  <dcterms:modified xsi:type="dcterms:W3CDTF">2018-09-21T20:06:00Z</dcterms:modified>
</cp:coreProperties>
</file>